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75F2C"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69FADFC4" w14:textId="77777777" w:rsidR="00A0158B" w:rsidRPr="00EA0B92" w:rsidRDefault="00A0158B" w:rsidP="00C34E84">
      <w:pPr>
        <w:spacing w:after="0"/>
        <w:jc w:val="both"/>
        <w:rPr>
          <w:rFonts w:cs="Times New Roman"/>
          <w:szCs w:val="24"/>
        </w:rPr>
      </w:pPr>
    </w:p>
    <w:p w14:paraId="586758AA" w14:textId="77777777" w:rsidR="00A0158B" w:rsidRPr="00EA0B92" w:rsidRDefault="00A0158B" w:rsidP="00351185">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C80604">
        <w:rPr>
          <w:rFonts w:cs="Times New Roman"/>
          <w:szCs w:val="24"/>
        </w:rPr>
        <w:t>Kourtnee Jinks</w:t>
      </w:r>
      <w:r w:rsidR="003E030D">
        <w:rPr>
          <w:rFonts w:cs="Times New Roman"/>
          <w:szCs w:val="24"/>
        </w:rPr>
        <w:t>, Attorney</w:t>
      </w:r>
    </w:p>
    <w:p w14:paraId="0FC16946" w14:textId="77777777" w:rsidR="00A0158B" w:rsidRPr="00EA0B92" w:rsidRDefault="00A0158B" w:rsidP="00351185">
      <w:pPr>
        <w:spacing w:after="0" w:line="240" w:lineRule="auto"/>
        <w:ind w:left="1440"/>
        <w:jc w:val="both"/>
        <w:rPr>
          <w:rFonts w:cs="Times New Roman"/>
          <w:szCs w:val="24"/>
        </w:rPr>
      </w:pPr>
      <w:r w:rsidRPr="00EA0B92">
        <w:rPr>
          <w:rFonts w:cs="Times New Roman"/>
          <w:szCs w:val="24"/>
        </w:rPr>
        <w:t>Legal Division</w:t>
      </w:r>
    </w:p>
    <w:p w14:paraId="09F04B0B" w14:textId="77777777" w:rsidR="00E1048B" w:rsidRDefault="00E1048B" w:rsidP="00043AD3">
      <w:pPr>
        <w:spacing w:after="0"/>
        <w:rPr>
          <w:b/>
        </w:rPr>
      </w:pPr>
      <w:bookmarkStart w:id="0" w:name="_GoBack"/>
      <w:bookmarkEnd w:id="0"/>
    </w:p>
    <w:p w14:paraId="627BA9B4" w14:textId="77777777" w:rsidR="00043AD3" w:rsidRPr="00F82F6E" w:rsidRDefault="00043AD3" w:rsidP="00043AD3">
      <w:pPr>
        <w:spacing w:after="0"/>
      </w:pPr>
      <w:r w:rsidRPr="00F82F6E">
        <w:rPr>
          <w:b/>
        </w:rPr>
        <w:t>From:</w:t>
      </w:r>
      <w:r>
        <w:tab/>
      </w:r>
      <w:r>
        <w:tab/>
      </w:r>
      <w:r w:rsidR="00C80604">
        <w:t>Roshan Pokhrel</w:t>
      </w:r>
      <w:r w:rsidRPr="00EA0B92">
        <w:t xml:space="preserve">, </w:t>
      </w:r>
      <w:r w:rsidR="00C80604">
        <w:t>Engineering Specialist</w:t>
      </w:r>
    </w:p>
    <w:p w14:paraId="3D2A4DE2" w14:textId="77777777" w:rsidR="00043AD3" w:rsidRDefault="00043AD3" w:rsidP="00043AD3">
      <w:pPr>
        <w:spacing w:after="0"/>
        <w:ind w:left="1440"/>
        <w:rPr>
          <w:rFonts w:cs="Times New Roman"/>
        </w:rPr>
      </w:pPr>
      <w:r>
        <w:rPr>
          <w:rFonts w:cs="Times New Roman"/>
        </w:rPr>
        <w:t>Infrastructure</w:t>
      </w:r>
      <w:r w:rsidRPr="00F82F6E">
        <w:rPr>
          <w:rFonts w:cs="Times New Roman"/>
        </w:rPr>
        <w:t xml:space="preserve"> Division</w:t>
      </w:r>
    </w:p>
    <w:p w14:paraId="1AFABBBC" w14:textId="77777777" w:rsidR="00043AD3" w:rsidRDefault="00043AD3" w:rsidP="00043AD3">
      <w:pPr>
        <w:spacing w:after="0"/>
        <w:ind w:left="1440"/>
        <w:rPr>
          <w:rFonts w:cs="Times New Roman"/>
        </w:rPr>
      </w:pPr>
    </w:p>
    <w:p w14:paraId="2000CC9A" w14:textId="77777777" w:rsidR="00A0158B" w:rsidRPr="00EA0B92" w:rsidRDefault="00A0158B" w:rsidP="00351185">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C80604">
        <w:rPr>
          <w:rFonts w:cs="Times New Roman"/>
          <w:szCs w:val="24"/>
        </w:rPr>
        <w:t>January 21, 2020</w:t>
      </w:r>
    </w:p>
    <w:p w14:paraId="59B5F75A" w14:textId="77777777" w:rsidR="00A0158B" w:rsidRPr="00EA0B92" w:rsidRDefault="00A0158B" w:rsidP="00351185">
      <w:pPr>
        <w:tabs>
          <w:tab w:val="left" w:pos="1440"/>
        </w:tabs>
        <w:spacing w:after="0" w:line="240" w:lineRule="auto"/>
        <w:ind w:left="1440" w:hanging="1440"/>
        <w:jc w:val="both"/>
        <w:rPr>
          <w:rFonts w:cs="Times New Roman"/>
          <w:szCs w:val="24"/>
        </w:rPr>
      </w:pPr>
    </w:p>
    <w:p w14:paraId="34DF1582" w14:textId="77777777" w:rsidR="00B34668" w:rsidRPr="00EA0B92" w:rsidRDefault="00A0158B" w:rsidP="00351185">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C80604" w:rsidRPr="00EA0B92">
        <w:rPr>
          <w:rFonts w:cs="Times New Roman"/>
          <w:b/>
        </w:rPr>
        <w:t xml:space="preserve">Docket </w:t>
      </w:r>
      <w:r w:rsidR="00C80604" w:rsidRPr="0030163B">
        <w:rPr>
          <w:rFonts w:cs="Times New Roman"/>
          <w:b/>
        </w:rPr>
        <w:t>No</w:t>
      </w:r>
      <w:r w:rsidR="00C80604" w:rsidRPr="001318EF">
        <w:rPr>
          <w:rFonts w:cs="Times New Roman"/>
          <w:b/>
        </w:rPr>
        <w:t xml:space="preserve">. </w:t>
      </w:r>
      <w:r w:rsidR="00C80604">
        <w:rPr>
          <w:rFonts w:cs="Times New Roman"/>
          <w:b/>
        </w:rPr>
        <w:t>50083</w:t>
      </w:r>
      <w:r w:rsidR="00C80604" w:rsidRPr="00EA0B92">
        <w:rPr>
          <w:rFonts w:cs="Times New Roman"/>
        </w:rPr>
        <w:t xml:space="preserve">, </w:t>
      </w:r>
      <w:r w:rsidR="00C80604" w:rsidRPr="00EA0B92">
        <w:rPr>
          <w:rFonts w:cs="Times New Roman"/>
          <w:i/>
        </w:rPr>
        <w:t xml:space="preserve">Application of </w:t>
      </w:r>
      <w:r w:rsidR="00C80604">
        <w:rPr>
          <w:rFonts w:cs="Times New Roman"/>
          <w:i/>
        </w:rPr>
        <w:t>Solar Village Homeowners Association</w:t>
      </w:r>
      <w:r w:rsidR="00C80604" w:rsidRPr="00EA0B92">
        <w:rPr>
          <w:rFonts w:cs="Times New Roman"/>
          <w:i/>
        </w:rPr>
        <w:t xml:space="preserve"> to </w:t>
      </w:r>
      <w:r w:rsidR="00C80604">
        <w:rPr>
          <w:rFonts w:cs="Times New Roman"/>
          <w:i/>
        </w:rPr>
        <w:t>Obtain</w:t>
      </w:r>
      <w:r w:rsidR="00C80604" w:rsidRPr="00EA0B92">
        <w:rPr>
          <w:rFonts w:cs="Times New Roman"/>
          <w:i/>
        </w:rPr>
        <w:t xml:space="preserve"> </w:t>
      </w:r>
      <w:r w:rsidR="00C80604">
        <w:rPr>
          <w:rFonts w:cs="Times New Roman"/>
          <w:i/>
        </w:rPr>
        <w:t>a</w:t>
      </w:r>
      <w:r w:rsidR="00C80604" w:rsidRPr="00EA0B92">
        <w:rPr>
          <w:rFonts w:cs="Times New Roman"/>
          <w:i/>
        </w:rPr>
        <w:t xml:space="preserve"> Certificate of Convenience and Necessity in </w:t>
      </w:r>
      <w:r w:rsidR="00C80604">
        <w:rPr>
          <w:rFonts w:cs="Times New Roman"/>
          <w:i/>
        </w:rPr>
        <w:t>Kerr</w:t>
      </w:r>
      <w:r w:rsidR="00C80604" w:rsidRPr="00EA0B92">
        <w:rPr>
          <w:rFonts w:cs="Times New Roman"/>
          <w:i/>
        </w:rPr>
        <w:t xml:space="preserve"> County</w:t>
      </w:r>
    </w:p>
    <w:p w14:paraId="6D48DF96" w14:textId="77777777" w:rsidR="00EE68E6" w:rsidRPr="00EA0B92" w:rsidRDefault="00EE68E6" w:rsidP="00C34E84">
      <w:pPr>
        <w:tabs>
          <w:tab w:val="left" w:pos="1440"/>
        </w:tabs>
        <w:spacing w:after="0"/>
        <w:ind w:left="1440" w:hanging="1440"/>
        <w:jc w:val="both"/>
        <w:rPr>
          <w:rFonts w:cs="Times New Roman"/>
          <w:szCs w:val="24"/>
        </w:rPr>
      </w:pPr>
    </w:p>
    <w:p w14:paraId="1FB662A6" w14:textId="1DCB7470" w:rsidR="007F68EB" w:rsidRDefault="00C80604" w:rsidP="00C80604">
      <w:pPr>
        <w:autoSpaceDE w:val="0"/>
        <w:autoSpaceDN w:val="0"/>
        <w:adjustRightInd w:val="0"/>
        <w:jc w:val="both"/>
        <w:rPr>
          <w:rFonts w:cs="Times New Roman"/>
        </w:rPr>
      </w:pPr>
      <w:r w:rsidRPr="00EA0B92">
        <w:rPr>
          <w:rFonts w:cs="Times New Roman"/>
        </w:rPr>
        <w:t xml:space="preserve">On </w:t>
      </w:r>
      <w:r>
        <w:rPr>
          <w:rFonts w:cs="Times New Roman"/>
        </w:rPr>
        <w:t>Oct</w:t>
      </w:r>
      <w:r w:rsidR="0096201F">
        <w:rPr>
          <w:rFonts w:cs="Times New Roman"/>
        </w:rPr>
        <w:t>ober</w:t>
      </w:r>
      <w:r>
        <w:rPr>
          <w:rFonts w:cs="Times New Roman"/>
        </w:rPr>
        <w:t xml:space="preserve"> 9, 2019</w:t>
      </w:r>
      <w:r w:rsidRPr="00EA0B92">
        <w:rPr>
          <w:rFonts w:cs="Times New Roman"/>
        </w:rPr>
        <w:t xml:space="preserve">, </w:t>
      </w:r>
      <w:r>
        <w:rPr>
          <w:rFonts w:cs="Times New Roman"/>
        </w:rPr>
        <w:t>Solar Village Homeowners Association (Applicant)</w:t>
      </w:r>
      <w:r>
        <w:rPr>
          <w:rFonts w:cs="Times New Roman"/>
          <w:i/>
        </w:rPr>
        <w:t xml:space="preserve"> </w:t>
      </w:r>
      <w:r w:rsidRPr="00EA0B92">
        <w:rPr>
          <w:rFonts w:cs="Times New Roman"/>
        </w:rPr>
        <w:t>filed with the Publi</w:t>
      </w:r>
      <w:r>
        <w:rPr>
          <w:rFonts w:cs="Times New Roman"/>
        </w:rPr>
        <w:t>c Utility Commission of Texas</w:t>
      </w:r>
      <w:r w:rsidRPr="00EA0B92">
        <w:rPr>
          <w:rFonts w:cs="Times New Roman"/>
          <w:bCs/>
        </w:rPr>
        <w:t xml:space="preserve"> an application to </w:t>
      </w:r>
      <w:r>
        <w:rPr>
          <w:rFonts w:cs="Times New Roman"/>
          <w:bCs/>
        </w:rPr>
        <w:t>obtain</w:t>
      </w:r>
      <w:r w:rsidRPr="00EA0B92">
        <w:rPr>
          <w:rFonts w:cs="Times New Roman"/>
          <w:bCs/>
        </w:rPr>
        <w:t xml:space="preserve"> </w:t>
      </w:r>
      <w:r>
        <w:rPr>
          <w:rFonts w:cs="Times New Roman"/>
        </w:rPr>
        <w:t>a</w:t>
      </w:r>
      <w:r w:rsidRPr="006A2ED2">
        <w:rPr>
          <w:rFonts w:cs="Times New Roman"/>
        </w:rPr>
        <w:t xml:space="preserve">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w:t>
      </w:r>
      <w:r>
        <w:rPr>
          <w:rFonts w:cs="Times New Roman"/>
        </w:rPr>
        <w:t xml:space="preserve"> i</w:t>
      </w:r>
      <w:r w:rsidRPr="00EA0B92">
        <w:rPr>
          <w:rFonts w:cs="Times New Roman"/>
        </w:rPr>
        <w:t xml:space="preserve">n </w:t>
      </w:r>
      <w:r>
        <w:rPr>
          <w:rFonts w:cs="Times New Roman"/>
        </w:rPr>
        <w:t xml:space="preserve">Kerr </w:t>
      </w:r>
      <w:r w:rsidRPr="00EA0B92">
        <w:rPr>
          <w:rFonts w:cs="Times New Roman"/>
        </w:rPr>
        <w:t xml:space="preserve">County, </w:t>
      </w:r>
      <w:r w:rsidR="00293C5D">
        <w:rPr>
          <w:rFonts w:cs="Times New Roman"/>
        </w:rPr>
        <w:t>under</w:t>
      </w:r>
      <w:r w:rsidRPr="00EA0B92">
        <w:rPr>
          <w:rFonts w:cs="Times New Roman"/>
        </w:rPr>
        <w:t xml:space="preserve"> Texas Water Code </w:t>
      </w:r>
      <w:r>
        <w:rPr>
          <w:rFonts w:cs="Times New Roman"/>
        </w:rPr>
        <w:t>(</w:t>
      </w:r>
      <w:r w:rsidRPr="00EA0B92">
        <w:rPr>
          <w:rFonts w:cs="Times New Roman"/>
        </w:rPr>
        <w:t>TWC) §§ 13.242 to 13.250</w:t>
      </w:r>
      <w:r>
        <w:rPr>
          <w:rFonts w:cs="Times New Roman"/>
        </w:rPr>
        <w:t xml:space="preserve"> </w:t>
      </w:r>
      <w:r w:rsidRPr="00EA0B92">
        <w:rPr>
          <w:rFonts w:cs="Times New Roman"/>
        </w:rPr>
        <w:t>and the 16 Tex</w:t>
      </w:r>
      <w:r>
        <w:rPr>
          <w:rFonts w:cs="Times New Roman"/>
        </w:rPr>
        <w:t>as</w:t>
      </w:r>
      <w:r w:rsidRPr="00EA0B92">
        <w:rPr>
          <w:rFonts w:cs="Times New Roman"/>
        </w:rPr>
        <w:t xml:space="preserve"> </w:t>
      </w:r>
      <w:r>
        <w:rPr>
          <w:rFonts w:cs="Times New Roman"/>
        </w:rPr>
        <w:t xml:space="preserve">Administrative Code (TAC) </w:t>
      </w:r>
      <w:r w:rsidRPr="004E47BC">
        <w:rPr>
          <w:rFonts w:cs="Times New Roman"/>
        </w:rPr>
        <w:t>§§ 24.225 to 24.237</w:t>
      </w:r>
      <w:r>
        <w:rPr>
          <w:rFonts w:cs="Times New Roman"/>
        </w:rPr>
        <w:t>.</w:t>
      </w:r>
    </w:p>
    <w:p w14:paraId="32F3362C" w14:textId="58E4BE05" w:rsidR="00A92E24" w:rsidRPr="00C80604" w:rsidRDefault="00A92E24" w:rsidP="00A92E24">
      <w:pPr>
        <w:spacing w:line="240" w:lineRule="auto"/>
        <w:jc w:val="both"/>
        <w:rPr>
          <w:rFonts w:cs="Times New Roman"/>
          <w:bCs/>
        </w:rPr>
      </w:pPr>
      <w:r>
        <w:rPr>
          <w:rFonts w:cs="Times New Roman"/>
          <w:bCs/>
        </w:rPr>
        <w:t xml:space="preserve">Staff notes that the current style of this docket considers only a portion of the application regarding Applicants’ </w:t>
      </w:r>
      <w:r w:rsidR="00674DF5">
        <w:rPr>
          <w:rFonts w:cs="Times New Roman"/>
          <w:bCs/>
        </w:rPr>
        <w:t xml:space="preserve">request to obtain a </w:t>
      </w:r>
      <w:r>
        <w:rPr>
          <w:rFonts w:cs="Times New Roman"/>
          <w:bCs/>
        </w:rPr>
        <w:t xml:space="preserve">CCN, not the request </w:t>
      </w:r>
      <w:r w:rsidR="00E42432">
        <w:rPr>
          <w:rFonts w:cs="Times New Roman"/>
          <w:bCs/>
        </w:rPr>
        <w:t xml:space="preserve">for </w:t>
      </w:r>
      <w:r>
        <w:rPr>
          <w:rFonts w:cs="Times New Roman"/>
          <w:bCs/>
        </w:rPr>
        <w:t>decertification of a portion of</w:t>
      </w:r>
      <w:r w:rsidR="00E42432">
        <w:rPr>
          <w:rFonts w:cs="Times New Roman"/>
          <w:bCs/>
        </w:rPr>
        <w:t xml:space="preserve"> the City of Kerrville</w:t>
      </w:r>
      <w:r>
        <w:rPr>
          <w:rFonts w:cs="Times New Roman"/>
          <w:bCs/>
        </w:rPr>
        <w:t>’s CCN area. Consequently, Staff requests that the style of the docket be changed to “</w:t>
      </w:r>
      <w:r w:rsidRPr="00EA0B92">
        <w:rPr>
          <w:rFonts w:cs="Times New Roman"/>
          <w:i/>
        </w:rPr>
        <w:t xml:space="preserve">Application of </w:t>
      </w:r>
      <w:r>
        <w:rPr>
          <w:rFonts w:cs="Times New Roman"/>
          <w:i/>
        </w:rPr>
        <w:t>Solar Village Homeowners Association</w:t>
      </w:r>
      <w:r w:rsidRPr="00EA0B92">
        <w:rPr>
          <w:rFonts w:cs="Times New Roman"/>
          <w:i/>
        </w:rPr>
        <w:t xml:space="preserve"> to </w:t>
      </w:r>
      <w:r w:rsidR="00E42432">
        <w:rPr>
          <w:rFonts w:cs="Times New Roman"/>
          <w:i/>
        </w:rPr>
        <w:t>O</w:t>
      </w:r>
      <w:r>
        <w:rPr>
          <w:rFonts w:cs="Times New Roman"/>
          <w:i/>
        </w:rPr>
        <w:t>btain</w:t>
      </w:r>
      <w:r w:rsidRPr="00EA0B92">
        <w:rPr>
          <w:rFonts w:cs="Times New Roman"/>
          <w:i/>
        </w:rPr>
        <w:t xml:space="preserve"> </w:t>
      </w:r>
      <w:r>
        <w:rPr>
          <w:rFonts w:cs="Times New Roman"/>
          <w:i/>
        </w:rPr>
        <w:t>a</w:t>
      </w:r>
      <w:r w:rsidRPr="00EA0B92">
        <w:rPr>
          <w:rFonts w:cs="Times New Roman"/>
          <w:i/>
        </w:rPr>
        <w:t xml:space="preserve"> Certificate of Convenience and Necessity</w:t>
      </w:r>
      <w:r>
        <w:rPr>
          <w:rFonts w:cs="Times New Roman"/>
          <w:i/>
        </w:rPr>
        <w:t xml:space="preserve"> and to </w:t>
      </w:r>
      <w:r w:rsidR="00E42432">
        <w:rPr>
          <w:rFonts w:cs="Times New Roman"/>
          <w:i/>
        </w:rPr>
        <w:t>D</w:t>
      </w:r>
      <w:r>
        <w:rPr>
          <w:rFonts w:cs="Times New Roman"/>
          <w:i/>
        </w:rPr>
        <w:t xml:space="preserve">ecertify a </w:t>
      </w:r>
      <w:r w:rsidR="00E42432">
        <w:rPr>
          <w:rFonts w:cs="Times New Roman"/>
          <w:i/>
        </w:rPr>
        <w:t>P</w:t>
      </w:r>
      <w:r>
        <w:rPr>
          <w:rFonts w:cs="Times New Roman"/>
          <w:i/>
        </w:rPr>
        <w:t>ortion of the City of Kerrville’s Certificate of Convenience and Necessity</w:t>
      </w:r>
      <w:r w:rsidRPr="00EA0B92">
        <w:rPr>
          <w:rFonts w:cs="Times New Roman"/>
          <w:i/>
        </w:rPr>
        <w:t xml:space="preserve"> in </w:t>
      </w:r>
      <w:r>
        <w:rPr>
          <w:rFonts w:cs="Times New Roman"/>
          <w:i/>
        </w:rPr>
        <w:t>Kerr</w:t>
      </w:r>
      <w:r w:rsidRPr="00EA0B92">
        <w:rPr>
          <w:rFonts w:cs="Times New Roman"/>
          <w:i/>
        </w:rPr>
        <w:t xml:space="preserve"> County</w:t>
      </w:r>
      <w:r>
        <w:rPr>
          <w:rFonts w:cs="Times New Roman"/>
          <w:i/>
        </w:rPr>
        <w:t xml:space="preserve">.” </w:t>
      </w:r>
    </w:p>
    <w:p w14:paraId="377214D8" w14:textId="77777777" w:rsidR="00053749" w:rsidRDefault="00053749" w:rsidP="00E11BAD">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7F4675">
        <w:rPr>
          <w:rFonts w:cs="Times New Roman"/>
          <w:bCs/>
          <w:szCs w:val="24"/>
        </w:rPr>
        <w:t xml:space="preserve">has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D643F1">
        <w:rPr>
          <w:rFonts w:cs="Times New Roman"/>
          <w:bCs/>
          <w:szCs w:val="24"/>
        </w:rPr>
        <w:t>December 17, 2019</w:t>
      </w:r>
      <w:r w:rsidR="00D643F1" w:rsidRPr="00E11BAD">
        <w:rPr>
          <w:rFonts w:cs="Times New Roman"/>
          <w:bCs/>
          <w:szCs w:val="24"/>
        </w:rPr>
        <w:t xml:space="preserve"> and</w:t>
      </w:r>
      <w:r w:rsidRPr="00E11BAD">
        <w:rPr>
          <w:rFonts w:cs="Times New Roman"/>
          <w:bCs/>
          <w:szCs w:val="24"/>
        </w:rPr>
        <w:t xml:space="preserve"> recommends t</w:t>
      </w:r>
      <w:r w:rsidR="00B85431" w:rsidRPr="00E11BAD">
        <w:rPr>
          <w:rFonts w:cs="Times New Roman"/>
          <w:bCs/>
          <w:szCs w:val="24"/>
        </w:rPr>
        <w:t xml:space="preserve">hat the application be deemed </w:t>
      </w:r>
      <w:r w:rsidRPr="00E11BAD">
        <w:rPr>
          <w:rFonts w:cs="Times New Roman"/>
          <w:bCs/>
          <w:szCs w:val="24"/>
        </w:rPr>
        <w:t xml:space="preserve">sufficient for filing and 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2E967AA9" w14:textId="77777777" w:rsidR="00C94E47" w:rsidRPr="00E11BAD" w:rsidRDefault="00C94E47" w:rsidP="00E11BAD">
      <w:pPr>
        <w:autoSpaceDE w:val="0"/>
        <w:autoSpaceDN w:val="0"/>
        <w:adjustRightInd w:val="0"/>
        <w:spacing w:after="0" w:line="240" w:lineRule="auto"/>
        <w:jc w:val="both"/>
        <w:rPr>
          <w:rFonts w:cs="Times New Roman"/>
          <w:bCs/>
          <w:szCs w:val="24"/>
        </w:rPr>
      </w:pPr>
    </w:p>
    <w:p w14:paraId="5DEC7737" w14:textId="77777777" w:rsidR="00A60BBA" w:rsidRDefault="00A60BBA" w:rsidP="00A60BBA">
      <w:pPr>
        <w:pStyle w:val="NoSpacing"/>
        <w:numPr>
          <w:ilvl w:val="0"/>
          <w:numId w:val="10"/>
        </w:numPr>
        <w:jc w:val="both"/>
      </w:pPr>
      <w:r>
        <w:t>P</w:t>
      </w:r>
      <w:r w:rsidRPr="00EA0B92">
        <w:t>rovide notice of the application to the following:</w:t>
      </w:r>
    </w:p>
    <w:p w14:paraId="53A6604E" w14:textId="77777777" w:rsidR="00A60BBA" w:rsidRPr="00B34A5B" w:rsidRDefault="00DC1A6B" w:rsidP="00A60BBA">
      <w:pPr>
        <w:pStyle w:val="NoSpacing"/>
        <w:numPr>
          <w:ilvl w:val="1"/>
          <w:numId w:val="10"/>
        </w:numPr>
        <w:ind w:left="1260"/>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A60BBA">
        <w:rPr>
          <w:rFonts w:cs="Times New Roman"/>
          <w:szCs w:val="24"/>
        </w:rPr>
        <w:t>;</w:t>
      </w:r>
    </w:p>
    <w:p w14:paraId="30C97CAF" w14:textId="77777777" w:rsidR="00A60BBA" w:rsidRPr="00B34A5B" w:rsidRDefault="00DC1A6B" w:rsidP="00A60BBA">
      <w:pPr>
        <w:pStyle w:val="NoSpacing"/>
        <w:numPr>
          <w:ilvl w:val="1"/>
          <w:numId w:val="10"/>
        </w:numPr>
        <w:ind w:left="1260"/>
        <w:jc w:val="both"/>
      </w:pPr>
      <w:r>
        <w:rPr>
          <w:rFonts w:cs="Times New Roman"/>
          <w:szCs w:val="24"/>
        </w:rPr>
        <w:t>T</w:t>
      </w:r>
      <w:r w:rsidR="00A60BBA" w:rsidRPr="00B34A5B">
        <w:rPr>
          <w:rFonts w:cs="Times New Roman"/>
          <w:szCs w:val="24"/>
        </w:rPr>
        <w:t xml:space="preserve">he county judge of each county that is wholly or partially included in the requested area; </w:t>
      </w:r>
    </w:p>
    <w:p w14:paraId="3CC11214" w14:textId="77777777" w:rsidR="00B22621" w:rsidRPr="00C80604" w:rsidRDefault="00DC1A6B" w:rsidP="00C80604">
      <w:pPr>
        <w:pStyle w:val="NoSpacing"/>
        <w:numPr>
          <w:ilvl w:val="1"/>
          <w:numId w:val="10"/>
        </w:numPr>
        <w:ind w:left="1260"/>
        <w:jc w:val="both"/>
      </w:pPr>
      <w:r>
        <w:rPr>
          <w:rFonts w:cs="Times New Roman"/>
          <w:szCs w:val="24"/>
        </w:rPr>
        <w:t>E</w:t>
      </w:r>
      <w:r w:rsidR="00A60BBA" w:rsidRPr="00B34A5B">
        <w:rPr>
          <w:rFonts w:cs="Times New Roman"/>
          <w:szCs w:val="24"/>
        </w:rPr>
        <w:t xml:space="preserve">ach groundwater conservation district that is wholly or partially included in the requested area; </w:t>
      </w:r>
    </w:p>
    <w:p w14:paraId="55DF4E33" w14:textId="77777777" w:rsidR="00A60BBA" w:rsidRPr="00B22621" w:rsidRDefault="00DC1A6B" w:rsidP="00B22621">
      <w:pPr>
        <w:pStyle w:val="NoSpacing"/>
        <w:numPr>
          <w:ilvl w:val="1"/>
          <w:numId w:val="10"/>
        </w:numPr>
        <w:ind w:left="1260"/>
        <w:jc w:val="both"/>
        <w:rPr>
          <w:rFonts w:eastAsia="Calibri"/>
        </w:rPr>
      </w:pPr>
      <w:r>
        <w:rPr>
          <w:rFonts w:cs="Times New Roman"/>
          <w:szCs w:val="24"/>
        </w:rPr>
        <w:t>A</w:t>
      </w:r>
      <w:r w:rsidR="00B22621">
        <w:rPr>
          <w:rFonts w:cs="Times New Roman"/>
          <w:szCs w:val="24"/>
        </w:rPr>
        <w:t>ny affected customers, and other affected parties in the requested area; and</w:t>
      </w:r>
    </w:p>
    <w:p w14:paraId="72C7D88F" w14:textId="77777777" w:rsidR="00A60BBA" w:rsidRPr="00B34A5B" w:rsidRDefault="00DC1A6B" w:rsidP="00A60BBA">
      <w:pPr>
        <w:pStyle w:val="NoSpacing"/>
        <w:numPr>
          <w:ilvl w:val="1"/>
          <w:numId w:val="10"/>
        </w:numPr>
        <w:ind w:left="1260"/>
        <w:jc w:val="both"/>
        <w:rPr>
          <w:rFonts w:eastAsia="Calibri"/>
        </w:rPr>
      </w:pPr>
      <w:r>
        <w:rPr>
          <w:rFonts w:cs="Times New Roman"/>
          <w:szCs w:val="24"/>
        </w:rPr>
        <w:t>P</w:t>
      </w:r>
      <w:r w:rsidR="00A60BBA" w:rsidRPr="00B34A5B">
        <w:rPr>
          <w:rFonts w:cs="Times New Roman"/>
          <w:szCs w:val="24"/>
        </w:rPr>
        <w:t xml:space="preserve">ublish notice once each week for two (2) consecutive weeks in a newspaper of general circulation in </w:t>
      </w:r>
      <w:r w:rsidR="00C80604">
        <w:rPr>
          <w:rFonts w:cs="Times New Roman"/>
          <w:szCs w:val="24"/>
        </w:rPr>
        <w:t xml:space="preserve">Kerr </w:t>
      </w:r>
      <w:r w:rsidR="00A60BBA" w:rsidRPr="00C80604">
        <w:rPr>
          <w:rFonts w:cs="Times New Roman"/>
          <w:szCs w:val="24"/>
        </w:rPr>
        <w:t>County.</w:t>
      </w:r>
    </w:p>
    <w:p w14:paraId="77CBE493" w14:textId="77777777" w:rsidR="00E11BAD" w:rsidRPr="00E11BAD" w:rsidRDefault="00E11BAD" w:rsidP="00E11BAD">
      <w:pPr>
        <w:autoSpaceDE w:val="0"/>
        <w:autoSpaceDN w:val="0"/>
        <w:adjustRightInd w:val="0"/>
        <w:spacing w:after="0" w:line="240" w:lineRule="auto"/>
        <w:jc w:val="both"/>
        <w:rPr>
          <w:rFonts w:cs="Times New Roman"/>
          <w:bCs/>
          <w:szCs w:val="24"/>
        </w:rPr>
      </w:pPr>
    </w:p>
    <w:p w14:paraId="640CDAB4" w14:textId="77777777" w:rsidR="00A86D92" w:rsidRPr="00A92E24" w:rsidRDefault="00C94E47" w:rsidP="00C80604">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w:t>
      </w:r>
    </w:p>
    <w:p w14:paraId="5C2F1C9B" w14:textId="77777777" w:rsidR="00C80604" w:rsidRDefault="00C80604" w:rsidP="00C80604">
      <w:pPr>
        <w:pStyle w:val="ListParagraph"/>
        <w:widowControl w:val="0"/>
        <w:numPr>
          <w:ilvl w:val="0"/>
          <w:numId w:val="14"/>
        </w:numPr>
        <w:autoSpaceDE w:val="0"/>
        <w:autoSpaceDN w:val="0"/>
        <w:adjustRightInd w:val="0"/>
        <w:spacing w:after="0" w:line="240" w:lineRule="auto"/>
      </w:pPr>
      <w:r>
        <w:t>Aqua Utilities Inc. (CCN No. 11157)</w:t>
      </w:r>
    </w:p>
    <w:p w14:paraId="166951C2" w14:textId="77777777" w:rsidR="00C80604" w:rsidRDefault="00C80604" w:rsidP="00A776DA">
      <w:pPr>
        <w:pStyle w:val="ListParagraph"/>
        <w:widowControl w:val="0"/>
        <w:numPr>
          <w:ilvl w:val="0"/>
          <w:numId w:val="14"/>
        </w:numPr>
        <w:autoSpaceDE w:val="0"/>
        <w:autoSpaceDN w:val="0"/>
        <w:adjustRightInd w:val="0"/>
        <w:spacing w:after="0" w:line="240" w:lineRule="auto"/>
      </w:pPr>
      <w:r>
        <w:t>City of Kerrville (CCN No. 12928)</w:t>
      </w:r>
    </w:p>
    <w:p w14:paraId="61724515" w14:textId="77777777" w:rsidR="00C80604" w:rsidRDefault="00C80604" w:rsidP="00C80604">
      <w:pPr>
        <w:pStyle w:val="ListParagraph"/>
        <w:widowControl w:val="0"/>
        <w:numPr>
          <w:ilvl w:val="0"/>
          <w:numId w:val="14"/>
        </w:numPr>
        <w:autoSpaceDE w:val="0"/>
        <w:autoSpaceDN w:val="0"/>
        <w:adjustRightInd w:val="0"/>
        <w:spacing w:after="0" w:line="240" w:lineRule="auto"/>
      </w:pPr>
      <w:r>
        <w:t>SWWC Utilities Inc. (CCN No. 11106)</w:t>
      </w:r>
    </w:p>
    <w:p w14:paraId="77D12D03" w14:textId="77777777" w:rsidR="00C80604" w:rsidRDefault="00C80604" w:rsidP="00C80604">
      <w:pPr>
        <w:pStyle w:val="ListParagraph"/>
        <w:widowControl w:val="0"/>
        <w:numPr>
          <w:ilvl w:val="0"/>
          <w:numId w:val="14"/>
        </w:numPr>
        <w:autoSpaceDE w:val="0"/>
        <w:autoSpaceDN w:val="0"/>
        <w:adjustRightInd w:val="0"/>
        <w:spacing w:after="0" w:line="240" w:lineRule="auto"/>
      </w:pPr>
      <w:r>
        <w:t>Headwater Groundwater Conservation District</w:t>
      </w:r>
    </w:p>
    <w:p w14:paraId="2EB8CBFE" w14:textId="77777777" w:rsidR="00C80604" w:rsidRDefault="00C80604" w:rsidP="00C80604">
      <w:pPr>
        <w:pStyle w:val="ListParagraph"/>
        <w:widowControl w:val="0"/>
        <w:numPr>
          <w:ilvl w:val="0"/>
          <w:numId w:val="14"/>
        </w:numPr>
        <w:autoSpaceDE w:val="0"/>
        <w:autoSpaceDN w:val="0"/>
        <w:adjustRightInd w:val="0"/>
        <w:spacing w:after="0" w:line="240" w:lineRule="auto"/>
      </w:pPr>
      <w:r>
        <w:t>Lower Colorado River Authority</w:t>
      </w:r>
    </w:p>
    <w:p w14:paraId="0276AB84" w14:textId="77777777" w:rsidR="00C80604" w:rsidRDefault="00C80604" w:rsidP="00C80604">
      <w:pPr>
        <w:pStyle w:val="ListParagraph"/>
        <w:widowControl w:val="0"/>
        <w:numPr>
          <w:ilvl w:val="0"/>
          <w:numId w:val="14"/>
        </w:numPr>
        <w:autoSpaceDE w:val="0"/>
        <w:autoSpaceDN w:val="0"/>
        <w:adjustRightInd w:val="0"/>
        <w:spacing w:after="0" w:line="240" w:lineRule="auto"/>
      </w:pPr>
      <w:r>
        <w:t>Upper Guadalupe River Authority</w:t>
      </w:r>
    </w:p>
    <w:p w14:paraId="1D9E8B12" w14:textId="77777777" w:rsidR="00C80604" w:rsidRDefault="00C80604" w:rsidP="00C80604">
      <w:pPr>
        <w:pStyle w:val="ListParagraph"/>
        <w:widowControl w:val="0"/>
        <w:numPr>
          <w:ilvl w:val="0"/>
          <w:numId w:val="14"/>
        </w:numPr>
        <w:autoSpaceDE w:val="0"/>
        <w:autoSpaceDN w:val="0"/>
        <w:adjustRightInd w:val="0"/>
        <w:spacing w:after="0" w:line="240" w:lineRule="auto"/>
      </w:pPr>
      <w:r>
        <w:t>Kerr County Judge</w:t>
      </w:r>
    </w:p>
    <w:p w14:paraId="6649FA25" w14:textId="77777777" w:rsidR="00C80604" w:rsidRPr="008F6949" w:rsidRDefault="00C80604" w:rsidP="00C80604">
      <w:pPr>
        <w:pStyle w:val="NoSpacing"/>
        <w:rPr>
          <w:rFonts w:eastAsia="Calibri"/>
        </w:rPr>
      </w:pPr>
    </w:p>
    <w:p w14:paraId="3F0E4EA9" w14:textId="77777777" w:rsidR="008F6949" w:rsidRPr="00EA0B92" w:rsidRDefault="008F6949" w:rsidP="00C904EA">
      <w:pPr>
        <w:pStyle w:val="NoSpacing"/>
      </w:pPr>
    </w:p>
    <w:p w14:paraId="22EC6E7B" w14:textId="77777777" w:rsidR="00B22621" w:rsidRPr="007F4675" w:rsidRDefault="00B22621" w:rsidP="00C94E47">
      <w:pPr>
        <w:pStyle w:val="ListParagraph"/>
        <w:numPr>
          <w:ilvl w:val="0"/>
          <w:numId w:val="10"/>
        </w:numPr>
        <w:autoSpaceDE w:val="0"/>
        <w:autoSpaceDN w:val="0"/>
        <w:adjustRightInd w:val="0"/>
        <w:spacing w:after="0" w:line="240" w:lineRule="auto"/>
        <w:jc w:val="both"/>
        <w:rPr>
          <w:rStyle w:val="Hyperlink"/>
          <w:rFonts w:cs="Times New Roman"/>
          <w:bCs/>
          <w:color w:val="auto"/>
          <w:szCs w:val="24"/>
          <w:u w:val="none"/>
        </w:rPr>
      </w:pPr>
      <w:r>
        <w:t>Provide an accurate map delineating the requested area with each individual notice to</w:t>
      </w:r>
      <w:r w:rsidRPr="00EA11D7">
        <w:t xml:space="preserve"> neighboring utilities, other affected parties</w:t>
      </w:r>
      <w:r>
        <w:t>,</w:t>
      </w:r>
      <w:r w:rsidR="00C80604">
        <w:t xml:space="preserve"> </w:t>
      </w:r>
      <w:r>
        <w:t>and customers</w:t>
      </w:r>
      <w:r w:rsidRPr="00EA11D7">
        <w:t xml:space="preserve">.  </w:t>
      </w:r>
      <w:r w:rsidRPr="00B22621">
        <w:rPr>
          <w:rFonts w:eastAsia="Calibri"/>
        </w:rPr>
        <w:t xml:space="preserve">Information related to districts including addresses can be obtained by the Applicant from the </w:t>
      </w:r>
      <w:r w:rsidR="0099003B">
        <w:rPr>
          <w:rFonts w:eastAsia="Calibri"/>
        </w:rPr>
        <w:t>Texas Commission on Environmental Quality’s (</w:t>
      </w:r>
      <w:r w:rsidRPr="00B22621">
        <w:rPr>
          <w:rFonts w:eastAsia="Calibri"/>
        </w:rPr>
        <w:t>TCEQ</w:t>
      </w:r>
      <w:r w:rsidR="0099003B">
        <w:rPr>
          <w:rFonts w:eastAsia="Calibri"/>
        </w:rPr>
        <w:t>)</w:t>
      </w:r>
      <w:r w:rsidRPr="00B22621">
        <w:rPr>
          <w:rFonts w:eastAsia="Calibri"/>
        </w:rPr>
        <w:t xml:space="preserve"> web site located at </w:t>
      </w:r>
      <w:hyperlink r:id="rId7" w:history="1">
        <w:r w:rsidRPr="00B22621">
          <w:rPr>
            <w:rStyle w:val="Hyperlink"/>
            <w:rFonts w:eastAsia="Calibri" w:cs="Times New Roman"/>
            <w:b/>
            <w:i/>
            <w:szCs w:val="24"/>
          </w:rPr>
          <w:t>http://www14.tceq.texas.gov/iwud/</w:t>
        </w:r>
      </w:hyperlink>
    </w:p>
    <w:p w14:paraId="63572A4A" w14:textId="77777777" w:rsidR="007F4675" w:rsidRPr="007F4675" w:rsidRDefault="007F4675" w:rsidP="007F4675">
      <w:pPr>
        <w:autoSpaceDE w:val="0"/>
        <w:autoSpaceDN w:val="0"/>
        <w:adjustRightInd w:val="0"/>
        <w:spacing w:after="0" w:line="240" w:lineRule="auto"/>
        <w:jc w:val="both"/>
        <w:rPr>
          <w:rStyle w:val="Hyperlink"/>
          <w:rFonts w:cs="Times New Roman"/>
          <w:bCs/>
          <w:color w:val="auto"/>
          <w:szCs w:val="24"/>
          <w:u w:val="none"/>
        </w:rPr>
      </w:pPr>
    </w:p>
    <w:p w14:paraId="21FE4F46" w14:textId="77777777" w:rsidR="00ED350B" w:rsidRDefault="003C763D" w:rsidP="00A92E24">
      <w:pPr>
        <w:pStyle w:val="NoSpacing"/>
        <w:numPr>
          <w:ilvl w:val="0"/>
          <w:numId w:val="10"/>
        </w:numPr>
        <w:autoSpaceDE w:val="0"/>
        <w:autoSpaceDN w:val="0"/>
        <w:adjustRightInd w:val="0"/>
        <w:jc w:val="both"/>
        <w:rPr>
          <w:rFonts w:cs="Times New Roman"/>
          <w:bCs/>
          <w:szCs w:val="24"/>
        </w:rPr>
      </w:pPr>
      <w:r>
        <w:rPr>
          <w:rFonts w:eastAsia="Calibri"/>
        </w:rPr>
        <w:t>F</w:t>
      </w:r>
      <w:r w:rsidR="00B22621" w:rsidRPr="00834C72">
        <w:rPr>
          <w:rFonts w:eastAsia="Calibri"/>
        </w:rPr>
        <w:t>ile in the docket a</w:t>
      </w:r>
      <w:r w:rsidR="00B22621">
        <w:rPr>
          <w:rFonts w:eastAsia="Calibri"/>
        </w:rPr>
        <w:t xml:space="preserve"> map and copy of notice along with a</w:t>
      </w:r>
      <w:r w:rsidR="00B22621" w:rsidRPr="00834C72">
        <w:rPr>
          <w:rFonts w:eastAsia="Calibri"/>
        </w:rPr>
        <w:t xml:space="preserve">n affidavit specifying every person and entity to whom notice was provided, the date that the notice was provided, and </w:t>
      </w:r>
      <w:r w:rsidR="00B22621">
        <w:rPr>
          <w:rFonts w:eastAsia="Calibri"/>
        </w:rPr>
        <w:t>the publisher’s affidavit for proof of newspaper publication</w:t>
      </w:r>
      <w:r w:rsidR="00B22621" w:rsidRPr="00834C72">
        <w:rPr>
          <w:rFonts w:eastAsia="Calibri"/>
        </w:rPr>
        <w:t>.  It is re</w:t>
      </w:r>
      <w:r w:rsidR="00B22621" w:rsidRPr="00834C72">
        <w:rPr>
          <w:rFonts w:cs="Times New Roman"/>
          <w:bCs/>
          <w:szCs w:val="24"/>
        </w:rPr>
        <w:t>commended that the Applicant use the attached notice</w:t>
      </w:r>
      <w:r w:rsidR="00B22621">
        <w:rPr>
          <w:rFonts w:cs="Times New Roman"/>
          <w:bCs/>
          <w:szCs w:val="24"/>
        </w:rPr>
        <w:t>s</w:t>
      </w:r>
      <w:r w:rsidR="00B22621" w:rsidRPr="00834C72">
        <w:rPr>
          <w:rFonts w:cs="Times New Roman"/>
          <w:bCs/>
          <w:szCs w:val="24"/>
        </w:rPr>
        <w:t xml:space="preserve"> and affidavit</w:t>
      </w:r>
      <w:r w:rsidR="00B22621">
        <w:rPr>
          <w:rFonts w:cs="Times New Roman"/>
          <w:bCs/>
          <w:szCs w:val="24"/>
        </w:rPr>
        <w:t>s to meet these requirements.</w:t>
      </w:r>
    </w:p>
    <w:p w14:paraId="3433E39B" w14:textId="77777777" w:rsidR="00A92E24" w:rsidRDefault="00A92E24" w:rsidP="00A92E24">
      <w:pPr>
        <w:pStyle w:val="NoSpacing"/>
        <w:autoSpaceDE w:val="0"/>
        <w:autoSpaceDN w:val="0"/>
        <w:adjustRightInd w:val="0"/>
        <w:jc w:val="both"/>
        <w:rPr>
          <w:rFonts w:cs="Times New Roman"/>
          <w:bCs/>
          <w:szCs w:val="24"/>
        </w:rPr>
      </w:pPr>
    </w:p>
    <w:p w14:paraId="45AF8D78" w14:textId="77777777" w:rsidR="00DC62D9" w:rsidRPr="00DC62D9" w:rsidRDefault="00DC62D9" w:rsidP="00A92E24">
      <w:pPr>
        <w:pStyle w:val="NoSpacing"/>
        <w:autoSpaceDE w:val="0"/>
        <w:autoSpaceDN w:val="0"/>
        <w:adjustRightInd w:val="0"/>
        <w:jc w:val="both"/>
        <w:rPr>
          <w:rFonts w:cs="Times New Roman"/>
          <w:b/>
          <w:bCs/>
          <w:szCs w:val="24"/>
          <w:u w:val="single"/>
        </w:rPr>
      </w:pPr>
      <w:r w:rsidRPr="00DC62D9">
        <w:rPr>
          <w:rFonts w:cs="Times New Roman"/>
          <w:b/>
          <w:bCs/>
          <w:szCs w:val="24"/>
          <w:u w:val="single"/>
        </w:rPr>
        <w:t>Technical Review</w:t>
      </w:r>
    </w:p>
    <w:p w14:paraId="7AD31E77" w14:textId="6A054C22" w:rsidR="00D643F1" w:rsidRDefault="0099003B" w:rsidP="00A92E24">
      <w:pPr>
        <w:pStyle w:val="NoSpacing"/>
        <w:autoSpaceDE w:val="0"/>
        <w:autoSpaceDN w:val="0"/>
        <w:adjustRightInd w:val="0"/>
        <w:jc w:val="both"/>
        <w:rPr>
          <w:rFonts w:cs="Times New Roman"/>
          <w:bCs/>
          <w:szCs w:val="24"/>
        </w:rPr>
      </w:pPr>
      <w:r>
        <w:rPr>
          <w:rFonts w:cs="Times New Roman"/>
          <w:bCs/>
          <w:szCs w:val="24"/>
        </w:rPr>
        <w:t xml:space="preserve">Staff </w:t>
      </w:r>
      <w:r w:rsidR="000F6C91">
        <w:rPr>
          <w:rFonts w:cs="Times New Roman"/>
          <w:bCs/>
          <w:szCs w:val="24"/>
        </w:rPr>
        <w:t xml:space="preserve">also </w:t>
      </w:r>
      <w:r>
        <w:rPr>
          <w:rFonts w:cs="Times New Roman"/>
          <w:bCs/>
          <w:szCs w:val="24"/>
        </w:rPr>
        <w:t xml:space="preserve">needs </w:t>
      </w:r>
      <w:r w:rsidR="005C3CCC">
        <w:rPr>
          <w:rFonts w:cs="Times New Roman"/>
          <w:bCs/>
          <w:szCs w:val="24"/>
        </w:rPr>
        <w:t>th</w:t>
      </w:r>
      <w:r w:rsidR="00D84A84">
        <w:rPr>
          <w:rFonts w:cs="Times New Roman"/>
          <w:bCs/>
          <w:szCs w:val="24"/>
        </w:rPr>
        <w:t>e following</w:t>
      </w:r>
      <w:r w:rsidR="005C3CCC">
        <w:rPr>
          <w:rFonts w:cs="Times New Roman"/>
          <w:bCs/>
          <w:szCs w:val="24"/>
        </w:rPr>
        <w:t xml:space="preserve"> </w:t>
      </w:r>
      <w:r>
        <w:rPr>
          <w:rFonts w:cs="Times New Roman"/>
          <w:bCs/>
          <w:szCs w:val="24"/>
        </w:rPr>
        <w:t xml:space="preserve">information </w:t>
      </w:r>
      <w:r w:rsidR="005C3CCC">
        <w:rPr>
          <w:rFonts w:cs="Times New Roman"/>
          <w:bCs/>
          <w:szCs w:val="24"/>
        </w:rPr>
        <w:t xml:space="preserve">in order </w:t>
      </w:r>
      <w:r>
        <w:rPr>
          <w:rFonts w:cs="Times New Roman"/>
          <w:bCs/>
          <w:szCs w:val="24"/>
        </w:rPr>
        <w:t xml:space="preserve">to make a final recommendation </w:t>
      </w:r>
      <w:r w:rsidR="005C3CCC">
        <w:rPr>
          <w:rFonts w:cs="Times New Roman"/>
          <w:bCs/>
          <w:szCs w:val="24"/>
        </w:rPr>
        <w:t xml:space="preserve">for </w:t>
      </w:r>
      <w:r>
        <w:rPr>
          <w:rFonts w:cs="Times New Roman"/>
          <w:bCs/>
          <w:szCs w:val="24"/>
        </w:rPr>
        <w:t xml:space="preserve">this </w:t>
      </w:r>
      <w:r w:rsidR="005C3CCC">
        <w:rPr>
          <w:rFonts w:cs="Times New Roman"/>
          <w:bCs/>
          <w:szCs w:val="24"/>
        </w:rPr>
        <w:t>application</w:t>
      </w:r>
      <w:r w:rsidR="00D84A84">
        <w:rPr>
          <w:rFonts w:cs="Times New Roman"/>
          <w:bCs/>
          <w:szCs w:val="24"/>
        </w:rPr>
        <w:t>:</w:t>
      </w:r>
    </w:p>
    <w:p w14:paraId="1044AE53" w14:textId="77777777" w:rsidR="00DC62D9" w:rsidRDefault="00DC62D9" w:rsidP="0048477C">
      <w:pPr>
        <w:pStyle w:val="ListBullet"/>
        <w:tabs>
          <w:tab w:val="clear" w:pos="360"/>
          <w:tab w:val="num" w:pos="1080"/>
        </w:tabs>
        <w:ind w:left="1080"/>
        <w:jc w:val="both"/>
      </w:pPr>
      <w:r>
        <w:t xml:space="preserve">Provide supporting documentation that the </w:t>
      </w:r>
      <w:r w:rsidR="004757A9">
        <w:t xml:space="preserve">drought contingency plan </w:t>
      </w:r>
      <w:r>
        <w:t>was submitted and accepted by the TCEQ.</w:t>
      </w:r>
    </w:p>
    <w:p w14:paraId="35E059A1" w14:textId="48840993" w:rsidR="00DC62D9" w:rsidRPr="00DC62D9" w:rsidRDefault="00DC62D9" w:rsidP="0048477C">
      <w:pPr>
        <w:pStyle w:val="ListBullet"/>
        <w:tabs>
          <w:tab w:val="clear" w:pos="360"/>
          <w:tab w:val="num" w:pos="1080"/>
        </w:tabs>
        <w:ind w:left="1080"/>
        <w:jc w:val="both"/>
      </w:pPr>
      <w:r>
        <w:t xml:space="preserve">Explain why the expense amounts on the SVHOA 2018-2023 Proforma </w:t>
      </w:r>
      <w:r>
        <w:rPr>
          <w:rFonts w:eastAsia="Times New Roman" w:cs="Times New Roman"/>
          <w:szCs w:val="24"/>
        </w:rPr>
        <w:t>Revenues &amp; Expense Statement</w:t>
      </w:r>
      <w:r w:rsidR="003A6941">
        <w:rPr>
          <w:rFonts w:eastAsia="Times New Roman" w:cs="Times New Roman"/>
          <w:szCs w:val="24"/>
        </w:rPr>
        <w:t xml:space="preserve"> </w:t>
      </w:r>
      <w:r w:rsidR="00433F66">
        <w:rPr>
          <w:rFonts w:eastAsia="Times New Roman" w:cs="Times New Roman"/>
          <w:szCs w:val="24"/>
        </w:rPr>
        <w:t>provided in attachment 5</w:t>
      </w:r>
      <w:r>
        <w:rPr>
          <w:rFonts w:eastAsia="Times New Roman" w:cs="Times New Roman"/>
          <w:szCs w:val="24"/>
        </w:rPr>
        <w:t xml:space="preserve"> </w:t>
      </w:r>
      <w:r w:rsidR="00433F66">
        <w:rPr>
          <w:rFonts w:eastAsia="Times New Roman" w:cs="Times New Roman"/>
          <w:szCs w:val="24"/>
        </w:rPr>
        <w:t xml:space="preserve">for fiscal year (FY) 2019 </w:t>
      </w:r>
      <w:r>
        <w:rPr>
          <w:rFonts w:eastAsia="Times New Roman" w:cs="Times New Roman"/>
          <w:szCs w:val="24"/>
        </w:rPr>
        <w:t xml:space="preserve">are projected to increase </w:t>
      </w:r>
      <w:r w:rsidR="00433F66">
        <w:rPr>
          <w:rFonts w:eastAsia="Times New Roman" w:cs="Times New Roman"/>
          <w:szCs w:val="24"/>
        </w:rPr>
        <w:t>to total $18,076</w:t>
      </w:r>
      <w:r>
        <w:rPr>
          <w:rFonts w:eastAsia="Times New Roman" w:cs="Times New Roman"/>
          <w:szCs w:val="24"/>
        </w:rPr>
        <w:t>.</w:t>
      </w:r>
    </w:p>
    <w:p w14:paraId="7ADB4728" w14:textId="79A972DA" w:rsidR="00DC62D9" w:rsidRDefault="00DC62D9" w:rsidP="0048477C">
      <w:pPr>
        <w:pStyle w:val="ListBullet"/>
        <w:tabs>
          <w:tab w:val="clear" w:pos="360"/>
          <w:tab w:val="num" w:pos="1080"/>
        </w:tabs>
        <w:ind w:left="1080"/>
        <w:jc w:val="both"/>
      </w:pPr>
      <w:r>
        <w:t xml:space="preserve">Provide purchase orders, accepted bids, quotes, contracts or any other documentation supporting each of the cost increase amounts identified in </w:t>
      </w:r>
      <w:r w:rsidR="00F53FFE">
        <w:t xml:space="preserve">No. </w:t>
      </w:r>
      <w:r w:rsidR="0048477C">
        <w:t>2</w:t>
      </w:r>
      <w:r>
        <w:t xml:space="preserve"> or any other known cost increases.</w:t>
      </w:r>
    </w:p>
    <w:p w14:paraId="4945C949" w14:textId="77777777" w:rsidR="00DC62D9" w:rsidRDefault="00DC62D9" w:rsidP="0048477C">
      <w:pPr>
        <w:pStyle w:val="ListBullet"/>
        <w:tabs>
          <w:tab w:val="clear" w:pos="360"/>
          <w:tab w:val="num" w:pos="1080"/>
        </w:tabs>
        <w:ind w:left="1080"/>
        <w:jc w:val="both"/>
      </w:pPr>
      <w:r>
        <w:t>Provide a copy of each of the invoices supporting the expense amount of $9,111 for FY</w:t>
      </w:r>
      <w:r w:rsidR="00EA31BD">
        <w:t xml:space="preserve"> </w:t>
      </w:r>
      <w:r>
        <w:t>2018 reported on the SVHOA 2018-2023 Proforma Revenues &amp; Expense Statement.</w:t>
      </w:r>
    </w:p>
    <w:p w14:paraId="1547C3D3" w14:textId="74A8129F" w:rsidR="00DC62D9" w:rsidRPr="00DC62D9" w:rsidRDefault="00DC62D9" w:rsidP="0048477C">
      <w:pPr>
        <w:pStyle w:val="ListBullet"/>
        <w:tabs>
          <w:tab w:val="clear" w:pos="360"/>
          <w:tab w:val="num" w:pos="1080"/>
        </w:tabs>
        <w:ind w:left="1080"/>
        <w:jc w:val="both"/>
      </w:pPr>
      <w:r w:rsidRPr="00DC62D9">
        <w:rPr>
          <w:rFonts w:eastAsia="Times New Roman" w:cs="Times New Roman"/>
          <w:szCs w:val="24"/>
        </w:rPr>
        <w:t xml:space="preserve">Provide a list of each </w:t>
      </w:r>
      <w:r w:rsidR="004757A9">
        <w:rPr>
          <w:rFonts w:eastAsia="Times New Roman" w:cs="Times New Roman"/>
          <w:szCs w:val="24"/>
        </w:rPr>
        <w:t>of the Applicant</w:t>
      </w:r>
      <w:r w:rsidRPr="00DC62D9">
        <w:rPr>
          <w:rFonts w:eastAsia="Times New Roman" w:cs="Times New Roman"/>
          <w:szCs w:val="24"/>
        </w:rPr>
        <w:t>’s water utility assets including the original cost of plant and infrastructure in service, the date the item was placed in service, accumulated depreciation amount for each asset, and the annual depreciation expense amount for FY 2018</w:t>
      </w:r>
      <w:r w:rsidR="00674DF5">
        <w:rPr>
          <w:rFonts w:eastAsia="Times New Roman" w:cs="Times New Roman"/>
          <w:szCs w:val="24"/>
        </w:rPr>
        <w:t>.</w:t>
      </w:r>
    </w:p>
    <w:p w14:paraId="7D302202" w14:textId="6EDF60A9" w:rsidR="00ED350B" w:rsidRPr="0099003B" w:rsidRDefault="00DC62D9" w:rsidP="0099003B">
      <w:pPr>
        <w:pStyle w:val="ListBullet"/>
        <w:tabs>
          <w:tab w:val="clear" w:pos="360"/>
          <w:tab w:val="num" w:pos="1080"/>
        </w:tabs>
        <w:ind w:left="1080"/>
        <w:jc w:val="both"/>
      </w:pPr>
      <w:r>
        <w:t xml:space="preserve">Verify any cost amount </w:t>
      </w:r>
      <w:r w:rsidR="005B571C">
        <w:t xml:space="preserve">that the </w:t>
      </w:r>
      <w:r w:rsidR="005B571C">
        <w:rPr>
          <w:rFonts w:eastAsia="Times New Roman" w:cs="Times New Roman"/>
          <w:szCs w:val="24"/>
        </w:rPr>
        <w:t xml:space="preserve">Applicant </w:t>
      </w:r>
      <w:r>
        <w:t>incurs for each type of fee listed in Section 1.0 of the proposed tariff filed in this docket.</w:t>
      </w:r>
    </w:p>
    <w:sectPr w:rsidR="00ED350B" w:rsidRPr="0099003B"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BB133" w14:textId="77777777" w:rsidR="008C41A4" w:rsidRDefault="008C41A4" w:rsidP="00FC19F6">
      <w:pPr>
        <w:spacing w:after="0" w:line="240" w:lineRule="auto"/>
      </w:pPr>
      <w:r>
        <w:separator/>
      </w:r>
    </w:p>
  </w:endnote>
  <w:endnote w:type="continuationSeparator" w:id="0">
    <w:p w14:paraId="7DE9497A" w14:textId="77777777" w:rsidR="008C41A4" w:rsidRDefault="008C41A4"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AD808" w14:textId="77777777" w:rsidR="00FC19F6" w:rsidRDefault="00FC1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E8F88" w14:textId="77777777" w:rsidR="00FC19F6" w:rsidRDefault="00FC1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F267" w14:textId="77777777" w:rsidR="00FC19F6" w:rsidRDefault="00FC1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BE619" w14:textId="77777777" w:rsidR="008C41A4" w:rsidRDefault="008C41A4" w:rsidP="00FC19F6">
      <w:pPr>
        <w:spacing w:after="0" w:line="240" w:lineRule="auto"/>
      </w:pPr>
      <w:r>
        <w:separator/>
      </w:r>
    </w:p>
  </w:footnote>
  <w:footnote w:type="continuationSeparator" w:id="0">
    <w:p w14:paraId="7A10CFE1" w14:textId="77777777" w:rsidR="008C41A4" w:rsidRDefault="008C41A4"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7DAC3" w14:textId="77777777" w:rsidR="00FC19F6" w:rsidRDefault="00FC1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94A15" w14:textId="77777777" w:rsidR="00FC19F6" w:rsidRDefault="00FC1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2AAE9" w14:textId="77777777" w:rsidR="00FC19F6" w:rsidRDefault="00FC1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44C2DCC"/>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A21331"/>
    <w:multiLevelType w:val="hybridMultilevel"/>
    <w:tmpl w:val="E9CA7E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4"/>
  </w:num>
  <w:num w:numId="2">
    <w:abstractNumId w:val="3"/>
  </w:num>
  <w:num w:numId="3">
    <w:abstractNumId w:val="5"/>
  </w:num>
  <w:num w:numId="4">
    <w:abstractNumId w:val="13"/>
  </w:num>
  <w:num w:numId="5">
    <w:abstractNumId w:val="8"/>
  </w:num>
  <w:num w:numId="6">
    <w:abstractNumId w:val="10"/>
  </w:num>
  <w:num w:numId="7">
    <w:abstractNumId w:val="1"/>
  </w:num>
  <w:num w:numId="8">
    <w:abstractNumId w:val="1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6"/>
  </w:num>
  <w:num w:numId="13">
    <w:abstractNumId w:val="9"/>
  </w:num>
  <w:num w:numId="14">
    <w:abstractNumId w:val="14"/>
  </w:num>
  <w:num w:numId="15">
    <w:abstractNumId w:val="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604"/>
    <w:rsid w:val="000162AB"/>
    <w:rsid w:val="00041029"/>
    <w:rsid w:val="00043521"/>
    <w:rsid w:val="00043AD3"/>
    <w:rsid w:val="00053749"/>
    <w:rsid w:val="00077F41"/>
    <w:rsid w:val="000D1C84"/>
    <w:rsid w:val="000D76F8"/>
    <w:rsid w:val="000E32FF"/>
    <w:rsid w:val="000E71AB"/>
    <w:rsid w:val="000F6C91"/>
    <w:rsid w:val="00123DE2"/>
    <w:rsid w:val="00130455"/>
    <w:rsid w:val="00131BEB"/>
    <w:rsid w:val="00174ACC"/>
    <w:rsid w:val="001C234E"/>
    <w:rsid w:val="001F19C3"/>
    <w:rsid w:val="00250B33"/>
    <w:rsid w:val="00267070"/>
    <w:rsid w:val="00293C5D"/>
    <w:rsid w:val="002B434D"/>
    <w:rsid w:val="003227AF"/>
    <w:rsid w:val="00331F20"/>
    <w:rsid w:val="00346362"/>
    <w:rsid w:val="00351185"/>
    <w:rsid w:val="003A3A1B"/>
    <w:rsid w:val="003A6941"/>
    <w:rsid w:val="003C763D"/>
    <w:rsid w:val="003E030D"/>
    <w:rsid w:val="003E56BF"/>
    <w:rsid w:val="003F15CD"/>
    <w:rsid w:val="003F3E3E"/>
    <w:rsid w:val="003F4600"/>
    <w:rsid w:val="004170B0"/>
    <w:rsid w:val="00433F66"/>
    <w:rsid w:val="00442A16"/>
    <w:rsid w:val="00453682"/>
    <w:rsid w:val="00455674"/>
    <w:rsid w:val="004757A9"/>
    <w:rsid w:val="0048477C"/>
    <w:rsid w:val="004D0590"/>
    <w:rsid w:val="00583A50"/>
    <w:rsid w:val="005B310C"/>
    <w:rsid w:val="005B571C"/>
    <w:rsid w:val="005C3CCC"/>
    <w:rsid w:val="00600AD2"/>
    <w:rsid w:val="00623EEC"/>
    <w:rsid w:val="0063016E"/>
    <w:rsid w:val="006514EA"/>
    <w:rsid w:val="00674DF5"/>
    <w:rsid w:val="006B2282"/>
    <w:rsid w:val="006E09F2"/>
    <w:rsid w:val="007251A2"/>
    <w:rsid w:val="00725E48"/>
    <w:rsid w:val="00761F73"/>
    <w:rsid w:val="007D431D"/>
    <w:rsid w:val="007E3AF7"/>
    <w:rsid w:val="007F1764"/>
    <w:rsid w:val="007F4675"/>
    <w:rsid w:val="007F68EB"/>
    <w:rsid w:val="00847C51"/>
    <w:rsid w:val="0086626B"/>
    <w:rsid w:val="00881606"/>
    <w:rsid w:val="00886E5B"/>
    <w:rsid w:val="00895B1A"/>
    <w:rsid w:val="008B0EBB"/>
    <w:rsid w:val="008C1BE8"/>
    <w:rsid w:val="008C3C6F"/>
    <w:rsid w:val="008C41A4"/>
    <w:rsid w:val="008F2912"/>
    <w:rsid w:val="008F6949"/>
    <w:rsid w:val="00921AB9"/>
    <w:rsid w:val="0093198D"/>
    <w:rsid w:val="009523DF"/>
    <w:rsid w:val="0096201F"/>
    <w:rsid w:val="0099003B"/>
    <w:rsid w:val="00993DAA"/>
    <w:rsid w:val="009A3617"/>
    <w:rsid w:val="009A6376"/>
    <w:rsid w:val="009C364A"/>
    <w:rsid w:val="009D07D2"/>
    <w:rsid w:val="009F0A70"/>
    <w:rsid w:val="00A0158B"/>
    <w:rsid w:val="00A2684E"/>
    <w:rsid w:val="00A43499"/>
    <w:rsid w:val="00A60BBA"/>
    <w:rsid w:val="00A776DA"/>
    <w:rsid w:val="00A86D92"/>
    <w:rsid w:val="00A9148D"/>
    <w:rsid w:val="00A92E24"/>
    <w:rsid w:val="00AA471E"/>
    <w:rsid w:val="00AD683A"/>
    <w:rsid w:val="00B10B38"/>
    <w:rsid w:val="00B22621"/>
    <w:rsid w:val="00B34668"/>
    <w:rsid w:val="00B718BE"/>
    <w:rsid w:val="00B809B2"/>
    <w:rsid w:val="00B846B2"/>
    <w:rsid w:val="00B85431"/>
    <w:rsid w:val="00BD5B86"/>
    <w:rsid w:val="00BE2266"/>
    <w:rsid w:val="00C34E84"/>
    <w:rsid w:val="00C706B3"/>
    <w:rsid w:val="00C80604"/>
    <w:rsid w:val="00C904EA"/>
    <w:rsid w:val="00C94E47"/>
    <w:rsid w:val="00CB00CD"/>
    <w:rsid w:val="00CC581A"/>
    <w:rsid w:val="00CF284A"/>
    <w:rsid w:val="00CF70D8"/>
    <w:rsid w:val="00D2413B"/>
    <w:rsid w:val="00D304E0"/>
    <w:rsid w:val="00D57867"/>
    <w:rsid w:val="00D60565"/>
    <w:rsid w:val="00D643F1"/>
    <w:rsid w:val="00D84A84"/>
    <w:rsid w:val="00DC1A6B"/>
    <w:rsid w:val="00DC3772"/>
    <w:rsid w:val="00DC62D9"/>
    <w:rsid w:val="00DD0339"/>
    <w:rsid w:val="00DD148F"/>
    <w:rsid w:val="00DD2D4D"/>
    <w:rsid w:val="00DD3A7B"/>
    <w:rsid w:val="00DF5536"/>
    <w:rsid w:val="00E1048B"/>
    <w:rsid w:val="00E11BAD"/>
    <w:rsid w:val="00E42432"/>
    <w:rsid w:val="00E4288C"/>
    <w:rsid w:val="00EA0B92"/>
    <w:rsid w:val="00EA31BD"/>
    <w:rsid w:val="00EB7542"/>
    <w:rsid w:val="00EC509B"/>
    <w:rsid w:val="00ED350B"/>
    <w:rsid w:val="00EE68E6"/>
    <w:rsid w:val="00F14ECC"/>
    <w:rsid w:val="00F42363"/>
    <w:rsid w:val="00F53FFE"/>
    <w:rsid w:val="00F55A5C"/>
    <w:rsid w:val="00F57085"/>
    <w:rsid w:val="00F7290A"/>
    <w:rsid w:val="00FB6FFC"/>
    <w:rsid w:val="00FC19F6"/>
    <w:rsid w:val="00FD5AD2"/>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DFDB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paragraph" w:styleId="ListBullet">
    <w:name w:val="List Bullet"/>
    <w:basedOn w:val="Normal"/>
    <w:uiPriority w:val="99"/>
    <w:unhideWhenUsed/>
    <w:rsid w:val="00DC62D9"/>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853">
      <w:bodyDiv w:val="1"/>
      <w:marLeft w:val="0"/>
      <w:marRight w:val="0"/>
      <w:marTop w:val="0"/>
      <w:marBottom w:val="0"/>
      <w:divBdr>
        <w:top w:val="none" w:sz="0" w:space="0" w:color="auto"/>
        <w:left w:val="none" w:sz="0" w:space="0" w:color="auto"/>
        <w:bottom w:val="none" w:sz="0" w:space="0" w:color="auto"/>
        <w:right w:val="none" w:sz="0" w:space="0" w:color="auto"/>
      </w:divBdr>
    </w:div>
    <w:div w:id="175853918">
      <w:bodyDiv w:val="1"/>
      <w:marLeft w:val="0"/>
      <w:marRight w:val="0"/>
      <w:marTop w:val="0"/>
      <w:marBottom w:val="0"/>
      <w:divBdr>
        <w:top w:val="none" w:sz="0" w:space="0" w:color="auto"/>
        <w:left w:val="none" w:sz="0" w:space="0" w:color="auto"/>
        <w:bottom w:val="none" w:sz="0" w:space="0" w:color="auto"/>
        <w:right w:val="none" w:sz="0" w:space="0" w:color="auto"/>
      </w:divBdr>
    </w:div>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248586312">
      <w:bodyDiv w:val="1"/>
      <w:marLeft w:val="0"/>
      <w:marRight w:val="0"/>
      <w:marTop w:val="0"/>
      <w:marBottom w:val="0"/>
      <w:divBdr>
        <w:top w:val="none" w:sz="0" w:space="0" w:color="auto"/>
        <w:left w:val="none" w:sz="0" w:space="0" w:color="auto"/>
        <w:bottom w:val="none" w:sz="0" w:space="0" w:color="auto"/>
        <w:right w:val="none" w:sz="0" w:space="0" w:color="auto"/>
      </w:divBdr>
    </w:div>
    <w:div w:id="891118504">
      <w:bodyDiv w:val="1"/>
      <w:marLeft w:val="0"/>
      <w:marRight w:val="0"/>
      <w:marTop w:val="0"/>
      <w:marBottom w:val="0"/>
      <w:divBdr>
        <w:top w:val="none" w:sz="0" w:space="0" w:color="auto"/>
        <w:left w:val="none" w:sz="0" w:space="0" w:color="auto"/>
        <w:bottom w:val="none" w:sz="0" w:space="0" w:color="auto"/>
        <w:right w:val="none" w:sz="0" w:space="0" w:color="auto"/>
      </w:divBdr>
    </w:div>
    <w:div w:id="1113475152">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398942452">
      <w:bodyDiv w:val="1"/>
      <w:marLeft w:val="0"/>
      <w:marRight w:val="0"/>
      <w:marTop w:val="0"/>
      <w:marBottom w:val="0"/>
      <w:divBdr>
        <w:top w:val="none" w:sz="0" w:space="0" w:color="auto"/>
        <w:left w:val="none" w:sz="0" w:space="0" w:color="auto"/>
        <w:bottom w:val="none" w:sz="0" w:space="0" w:color="auto"/>
        <w:right w:val="none" w:sz="0" w:space="0" w:color="auto"/>
      </w:divBdr>
    </w:div>
    <w:div w:id="149128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50083%20solar%20village%20HOA\CCN%20Sufficiency%20Memo%20(blank)%20-%20Updated%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Sufficiency Memo (blank) - Updated Rule References</Template>
  <TotalTime>0</TotalTime>
  <Pages>2</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2020-01-21T17:21:00Z</dcterms:created>
  <dcterms:modified xsi:type="dcterms:W3CDTF">2020-01-21T19:45:00Z</dcterms:modified>
</cp:coreProperties>
</file>